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27F8" w14:textId="77777777" w:rsidR="00350972" w:rsidRPr="007F05E6" w:rsidRDefault="00350972" w:rsidP="006F6815">
      <w:pPr>
        <w:pStyle w:val="Unittitle"/>
      </w:pPr>
      <w:r>
        <w:t xml:space="preserve">3. Construction design principles </w:t>
      </w:r>
    </w:p>
    <w:p w14:paraId="4B1538E6" w14:textId="77777777" w:rsidR="00350972" w:rsidRPr="00173888" w:rsidRDefault="00350972" w:rsidP="006F6815">
      <w:pPr>
        <w:pStyle w:val="Heading1"/>
        <w:rPr>
          <w:color w:val="FC4421"/>
        </w:rPr>
      </w:pPr>
      <w:r w:rsidRPr="00173888">
        <w:rPr>
          <w:color w:val="FC4421"/>
        </w:rPr>
        <w:t>Worksheet 1: Benefits of good design – the construction chain (learner)</w:t>
      </w:r>
    </w:p>
    <w:p w14:paraId="0834A74D" w14:textId="77777777" w:rsidR="00350972" w:rsidRPr="009A2CAE" w:rsidRDefault="00350972" w:rsidP="00B306A2">
      <w:pPr>
        <w:pStyle w:val="Answer"/>
      </w:pPr>
    </w:p>
    <w:p w14:paraId="6702DCFB" w14:textId="77777777" w:rsidR="00350972" w:rsidRPr="009A2CAE" w:rsidRDefault="00350972" w:rsidP="009A2CAE">
      <w:pPr>
        <w:pStyle w:val="Answer"/>
        <w:ind w:left="0"/>
      </w:pPr>
      <w:r w:rsidRPr="009A2CAE">
        <w:t>Briefly describe the roles of following within the planning process.</w:t>
      </w:r>
    </w:p>
    <w:p w14:paraId="73E4893C" w14:textId="77777777" w:rsidR="00350972" w:rsidRPr="009A2CAE" w:rsidRDefault="00350972" w:rsidP="00B306A2">
      <w:pPr>
        <w:pStyle w:val="Answer"/>
      </w:pPr>
    </w:p>
    <w:p w14:paraId="2171ACE6" w14:textId="77777777" w:rsidR="00350972" w:rsidRPr="009A2CAE" w:rsidRDefault="00350972" w:rsidP="00B306A2">
      <w:pPr>
        <w:pStyle w:val="Answer"/>
      </w:pPr>
    </w:p>
    <w:p w14:paraId="2102AED3" w14:textId="77777777" w:rsidR="00350972" w:rsidRPr="009A2CAE" w:rsidRDefault="00350972" w:rsidP="009A2CAE">
      <w:pPr>
        <w:pStyle w:val="Normalnumberedlist"/>
      </w:pPr>
      <w:r w:rsidRPr="009A2CAE">
        <w:t xml:space="preserve">The client: </w:t>
      </w:r>
    </w:p>
    <w:p w14:paraId="7EF9A220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49CD9EC9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705153EB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7B0D4279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46BC0F9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7AE385E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1B5504E" w14:textId="77777777" w:rsidR="00350972" w:rsidRPr="009A2CAE" w:rsidRDefault="00350972" w:rsidP="009A2CAE">
      <w:pPr>
        <w:pStyle w:val="Normalnumberedlist"/>
      </w:pPr>
      <w:r w:rsidRPr="009A2CAE">
        <w:t xml:space="preserve">Project sponsor: </w:t>
      </w:r>
    </w:p>
    <w:p w14:paraId="13D6983B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2A9AC562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E93120D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B284135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25A68D8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174F119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E52229F" w14:textId="77777777" w:rsidR="00350972" w:rsidRPr="009A2CAE" w:rsidRDefault="00350972" w:rsidP="009A2CAE">
      <w:pPr>
        <w:pStyle w:val="Normalnumberedlist"/>
      </w:pPr>
      <w:r w:rsidRPr="009A2CAE">
        <w:t xml:space="preserve">Consultants: </w:t>
      </w:r>
    </w:p>
    <w:p w14:paraId="60072618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0D4D5C23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6BD45007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4B0F07EA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AAF8117" w14:textId="77777777" w:rsidR="00350972" w:rsidRPr="00DA6152" w:rsidRDefault="00350972" w:rsidP="0033377C">
      <w:pPr>
        <w:pStyle w:val="ListParagraph"/>
        <w:rPr>
          <w:sz w:val="24"/>
        </w:rPr>
      </w:pPr>
    </w:p>
    <w:p w14:paraId="59F8041B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AC254DB" w14:textId="77777777" w:rsidR="00350972" w:rsidRPr="009A2CAE" w:rsidRDefault="00350972" w:rsidP="009A2CAE">
      <w:pPr>
        <w:pStyle w:val="Normalnumberedlist"/>
      </w:pPr>
      <w:r w:rsidRPr="009A2CAE">
        <w:t xml:space="preserve">Suppliers: </w:t>
      </w:r>
    </w:p>
    <w:p w14:paraId="2C3E0F41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63DC0535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AC09EDE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1A9B719C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586221AC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7B29F9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A086F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65C2C2" w14:textId="77777777" w:rsidR="00350972" w:rsidRPr="009A2CAE" w:rsidRDefault="00350972" w:rsidP="009A2CAE">
      <w:pPr>
        <w:pStyle w:val="Normalnumberedlist"/>
      </w:pPr>
      <w:r w:rsidRPr="009A2CAE">
        <w:t xml:space="preserve">Contractors and sub-contractors: </w:t>
      </w:r>
    </w:p>
    <w:p w14:paraId="39ED8C4E" w14:textId="77777777" w:rsidR="00350972" w:rsidRPr="00381BB7" w:rsidRDefault="00350972" w:rsidP="00B306A2">
      <w:pPr>
        <w:pStyle w:val="Normalnumberedlist"/>
        <w:numPr>
          <w:ilvl w:val="0"/>
          <w:numId w:val="0"/>
        </w:numPr>
        <w:rPr>
          <w:sz w:val="24"/>
        </w:rPr>
      </w:pPr>
    </w:p>
    <w:p w14:paraId="692C61AD" w14:textId="77777777" w:rsidR="00350972" w:rsidRPr="00381BB7" w:rsidRDefault="00350972" w:rsidP="00110217">
      <w:pPr>
        <w:rPr>
          <w:rFonts w:cs="Arial"/>
          <w:sz w:val="24"/>
        </w:rPr>
      </w:pPr>
    </w:p>
    <w:p w14:paraId="66AC25C7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75322DC3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21129651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092811AD" w14:textId="08A20421" w:rsidR="00474F67" w:rsidRDefault="00474F67" w:rsidP="00350972">
      <w:pPr>
        <w:pStyle w:val="Answer"/>
        <w:tabs>
          <w:tab w:val="left" w:pos="2400"/>
        </w:tabs>
        <w:ind w:left="0"/>
      </w:pPr>
    </w:p>
    <w:p w14:paraId="613AC348" w14:textId="77777777" w:rsidR="006E1028" w:rsidRDefault="006E1028" w:rsidP="006E1028">
      <w:pPr>
        <w:pStyle w:val="Answer"/>
      </w:pPr>
    </w:p>
    <w:sectPr w:rsidR="006E1028" w:rsidSect="001738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F962" w14:textId="77777777" w:rsidR="00350972" w:rsidRDefault="00350972">
      <w:pPr>
        <w:spacing w:before="0" w:after="0"/>
      </w:pPr>
      <w:r>
        <w:separator/>
      </w:r>
    </w:p>
  </w:endnote>
  <w:endnote w:type="continuationSeparator" w:id="0">
    <w:p w14:paraId="236B1E85" w14:textId="77777777" w:rsidR="00350972" w:rsidRDefault="003509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7BCE" w14:textId="77777777" w:rsidR="000B45E0" w:rsidRDefault="000B4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936D" w14:textId="77777777" w:rsidR="00173888" w:rsidRPr="00F03E33" w:rsidRDefault="00173888" w:rsidP="00173888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2F53A68C" wp14:editId="37291C8E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49967B6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49234142" w14:textId="3C990903" w:rsidR="00110217" w:rsidRPr="00173888" w:rsidRDefault="00110217" w:rsidP="00173888">
    <w:pPr>
      <w:pStyle w:val="Footer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A44E" w14:textId="77777777" w:rsidR="000B45E0" w:rsidRDefault="000B4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8C28" w14:textId="77777777" w:rsidR="00350972" w:rsidRDefault="00350972">
      <w:pPr>
        <w:spacing w:before="0" w:after="0"/>
      </w:pPr>
      <w:r>
        <w:separator/>
      </w:r>
    </w:p>
  </w:footnote>
  <w:footnote w:type="continuationSeparator" w:id="0">
    <w:p w14:paraId="12331B0E" w14:textId="77777777" w:rsidR="00350972" w:rsidRDefault="003509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E633" w14:textId="77777777" w:rsidR="000B45E0" w:rsidRDefault="000B4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C489" w14:textId="77777777" w:rsidR="006C3952" w:rsidRPr="009C6DF4" w:rsidRDefault="006C3952" w:rsidP="006C395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4B10DC15" wp14:editId="60D7E4CC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EC59C" w14:textId="77777777" w:rsidR="006C3952" w:rsidRPr="00631B61" w:rsidRDefault="006C3952" w:rsidP="006C395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DFFC00B" w14:textId="77777777" w:rsidR="006C3952" w:rsidRPr="00631B61" w:rsidRDefault="006C3952" w:rsidP="006C395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10DC15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94EC59C" w14:textId="77777777" w:rsidR="006C3952" w:rsidRPr="00631B61" w:rsidRDefault="006C3952" w:rsidP="006C395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DFFC00B" w14:textId="77777777" w:rsidR="006C3952" w:rsidRPr="00631B61" w:rsidRDefault="006C3952" w:rsidP="006C395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B8A7E02" w14:textId="77777777" w:rsidR="006C3952" w:rsidRPr="008B4906" w:rsidRDefault="006C3952" w:rsidP="006C3952">
    <w:pPr>
      <w:pStyle w:val="Header"/>
    </w:pPr>
  </w:p>
  <w:p w14:paraId="771E68D4" w14:textId="398F4B76" w:rsidR="00F03E33" w:rsidRPr="006C3952" w:rsidRDefault="00F03E33" w:rsidP="006C3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15601" w14:textId="77777777" w:rsidR="000B45E0" w:rsidRDefault="000B4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E8C3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22098"/>
    <w:multiLevelType w:val="hybridMultilevel"/>
    <w:tmpl w:val="13E486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355896">
    <w:abstractNumId w:val="4"/>
  </w:num>
  <w:num w:numId="2" w16cid:durableId="1876846471">
    <w:abstractNumId w:val="14"/>
  </w:num>
  <w:num w:numId="3" w16cid:durableId="48309742">
    <w:abstractNumId w:val="22"/>
  </w:num>
  <w:num w:numId="4" w16cid:durableId="1105609907">
    <w:abstractNumId w:val="16"/>
  </w:num>
  <w:num w:numId="5" w16cid:durableId="52002490">
    <w:abstractNumId w:val="7"/>
  </w:num>
  <w:num w:numId="6" w16cid:durableId="1315143150">
    <w:abstractNumId w:val="15"/>
  </w:num>
  <w:num w:numId="7" w16cid:durableId="931739912">
    <w:abstractNumId w:val="7"/>
  </w:num>
  <w:num w:numId="8" w16cid:durableId="213202552">
    <w:abstractNumId w:val="1"/>
  </w:num>
  <w:num w:numId="9" w16cid:durableId="2115974907">
    <w:abstractNumId w:val="7"/>
    <w:lvlOverride w:ilvl="0">
      <w:startOverride w:val="1"/>
    </w:lvlOverride>
  </w:num>
  <w:num w:numId="10" w16cid:durableId="1020012803">
    <w:abstractNumId w:val="17"/>
  </w:num>
  <w:num w:numId="11" w16cid:durableId="537204583">
    <w:abstractNumId w:val="13"/>
  </w:num>
  <w:num w:numId="12" w16cid:durableId="1486514141">
    <w:abstractNumId w:val="5"/>
  </w:num>
  <w:num w:numId="13" w16cid:durableId="1231692564">
    <w:abstractNumId w:val="12"/>
  </w:num>
  <w:num w:numId="14" w16cid:durableId="618342878">
    <w:abstractNumId w:val="19"/>
  </w:num>
  <w:num w:numId="15" w16cid:durableId="1946889252">
    <w:abstractNumId w:val="10"/>
  </w:num>
  <w:num w:numId="16" w16cid:durableId="1077629821">
    <w:abstractNumId w:val="6"/>
  </w:num>
  <w:num w:numId="17" w16cid:durableId="1383942507">
    <w:abstractNumId w:val="24"/>
  </w:num>
  <w:num w:numId="18" w16cid:durableId="995567458">
    <w:abstractNumId w:val="25"/>
  </w:num>
  <w:num w:numId="19" w16cid:durableId="905799692">
    <w:abstractNumId w:val="3"/>
  </w:num>
  <w:num w:numId="20" w16cid:durableId="1749427118">
    <w:abstractNumId w:val="2"/>
  </w:num>
  <w:num w:numId="21" w16cid:durableId="1969429140">
    <w:abstractNumId w:val="8"/>
  </w:num>
  <w:num w:numId="22" w16cid:durableId="1120107687">
    <w:abstractNumId w:val="8"/>
    <w:lvlOverride w:ilvl="0">
      <w:startOverride w:val="1"/>
    </w:lvlOverride>
  </w:num>
  <w:num w:numId="23" w16cid:durableId="2016498237">
    <w:abstractNumId w:val="23"/>
  </w:num>
  <w:num w:numId="24" w16cid:durableId="1294601240">
    <w:abstractNumId w:val="8"/>
    <w:lvlOverride w:ilvl="0">
      <w:startOverride w:val="1"/>
    </w:lvlOverride>
  </w:num>
  <w:num w:numId="25" w16cid:durableId="495925770">
    <w:abstractNumId w:val="8"/>
    <w:lvlOverride w:ilvl="0">
      <w:startOverride w:val="1"/>
    </w:lvlOverride>
  </w:num>
  <w:num w:numId="26" w16cid:durableId="1911185740">
    <w:abstractNumId w:val="9"/>
  </w:num>
  <w:num w:numId="27" w16cid:durableId="750470317">
    <w:abstractNumId w:val="20"/>
  </w:num>
  <w:num w:numId="28" w16cid:durableId="855734287">
    <w:abstractNumId w:val="8"/>
    <w:lvlOverride w:ilvl="0">
      <w:startOverride w:val="1"/>
    </w:lvlOverride>
  </w:num>
  <w:num w:numId="29" w16cid:durableId="1056664522">
    <w:abstractNumId w:val="21"/>
  </w:num>
  <w:num w:numId="30" w16cid:durableId="1565526169">
    <w:abstractNumId w:val="8"/>
  </w:num>
  <w:num w:numId="31" w16cid:durableId="56632374">
    <w:abstractNumId w:val="8"/>
    <w:lvlOverride w:ilvl="0">
      <w:startOverride w:val="1"/>
    </w:lvlOverride>
  </w:num>
  <w:num w:numId="32" w16cid:durableId="782459539">
    <w:abstractNumId w:val="8"/>
    <w:lvlOverride w:ilvl="0">
      <w:startOverride w:val="1"/>
    </w:lvlOverride>
  </w:num>
  <w:num w:numId="33" w16cid:durableId="322897632">
    <w:abstractNumId w:val="0"/>
  </w:num>
  <w:num w:numId="34" w16cid:durableId="658771083">
    <w:abstractNumId w:val="11"/>
  </w:num>
  <w:num w:numId="35" w16cid:durableId="8475253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972"/>
    <w:rsid w:val="00002DC1"/>
    <w:rsid w:val="000033BD"/>
    <w:rsid w:val="00044527"/>
    <w:rsid w:val="0007243A"/>
    <w:rsid w:val="00082C62"/>
    <w:rsid w:val="000B231F"/>
    <w:rsid w:val="000B45E0"/>
    <w:rsid w:val="000C1804"/>
    <w:rsid w:val="000E194B"/>
    <w:rsid w:val="00110217"/>
    <w:rsid w:val="00152AC3"/>
    <w:rsid w:val="00156AF3"/>
    <w:rsid w:val="00173888"/>
    <w:rsid w:val="0019491D"/>
    <w:rsid w:val="001F74AD"/>
    <w:rsid w:val="002D07A8"/>
    <w:rsid w:val="003405EA"/>
    <w:rsid w:val="00350972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C3952"/>
    <w:rsid w:val="006D3AA3"/>
    <w:rsid w:val="006D4994"/>
    <w:rsid w:val="006E1028"/>
    <w:rsid w:val="006E19C2"/>
    <w:rsid w:val="006F7BAF"/>
    <w:rsid w:val="00797FA7"/>
    <w:rsid w:val="008C1F1C"/>
    <w:rsid w:val="008D47A6"/>
    <w:rsid w:val="0099359D"/>
    <w:rsid w:val="009975A0"/>
    <w:rsid w:val="009A2CAE"/>
    <w:rsid w:val="009C5C6E"/>
    <w:rsid w:val="00A2454C"/>
    <w:rsid w:val="00AE0980"/>
    <w:rsid w:val="00AE245C"/>
    <w:rsid w:val="00B054EC"/>
    <w:rsid w:val="00B634AC"/>
    <w:rsid w:val="00BE2C21"/>
    <w:rsid w:val="00C01D20"/>
    <w:rsid w:val="00C06474"/>
    <w:rsid w:val="00C202BF"/>
    <w:rsid w:val="00C606B7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E2F9BDA"/>
  <w15:docId w15:val="{BE820D02-B29B-40E3-99FD-7EB06548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50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218F3-ECE0-4A44-A04D-0F6BDA5F7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6EDC6-6EEA-420B-998C-E9E1D85BED38}">
  <ds:schemaRefs>
    <ds:schemaRef ds:uri="http://www.w3.org/XML/1998/namespace"/>
    <ds:schemaRef ds:uri="http://purl.org/dc/elements/1.1/"/>
    <ds:schemaRef ds:uri="http://schemas.microsoft.com/office/2006/documentManagement/types"/>
    <ds:schemaRef ds:uri="7c04300a-231c-4281-9146-a98f6f4a7aff"/>
    <ds:schemaRef ds:uri="01e15224-84b2-4570-bdea-a67bb94d0921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D1C4A2E-2F7C-4000-AD68-7F2C9B7ED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63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6</cp:revision>
  <cp:lastPrinted>2013-05-15T12:05:00Z</cp:lastPrinted>
  <dcterms:created xsi:type="dcterms:W3CDTF">2021-09-21T13:42:00Z</dcterms:created>
  <dcterms:modified xsi:type="dcterms:W3CDTF">2025-06-16T13:09:00Z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2025-05-30T10:26:55Z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3d2c32cc-2c7e-4f4f-b7fe-178ceaa61785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